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EFFF3" w14:textId="77777777" w:rsidR="0026596A" w:rsidRPr="00690BA6" w:rsidRDefault="0026596A" w:rsidP="002659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SWAYN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15DF307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C414728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53ADCA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3ED35B" w14:textId="77777777" w:rsidR="0026596A" w:rsidRDefault="0026596A" w:rsidP="002659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D3F3402" w14:textId="77777777" w:rsidR="0026596A" w:rsidRDefault="0026596A" w:rsidP="0026596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CBB046D" w14:textId="77777777" w:rsidR="0026596A" w:rsidRDefault="0026596A" w:rsidP="0026596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DA578F3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DFAB0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707E2" w14:textId="77777777" w:rsidR="0026596A" w:rsidRDefault="0026596A" w:rsidP="002659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5DDFCC5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BC71" w14:textId="77777777" w:rsidR="0026596A" w:rsidRDefault="0026596A" w:rsidP="009139A6">
      <w:r>
        <w:separator/>
      </w:r>
    </w:p>
  </w:endnote>
  <w:endnote w:type="continuationSeparator" w:id="0">
    <w:p w14:paraId="542C1438" w14:textId="77777777" w:rsidR="0026596A" w:rsidRDefault="002659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3D5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7A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7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02C9" w14:textId="77777777" w:rsidR="0026596A" w:rsidRDefault="0026596A" w:rsidP="009139A6">
      <w:r>
        <w:separator/>
      </w:r>
    </w:p>
  </w:footnote>
  <w:footnote w:type="continuationSeparator" w:id="0">
    <w:p w14:paraId="6F658036" w14:textId="77777777" w:rsidR="0026596A" w:rsidRDefault="002659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BF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E0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CB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6A"/>
    <w:rsid w:val="000666E0"/>
    <w:rsid w:val="002510B7"/>
    <w:rsid w:val="0026596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DF226"/>
  <w15:chartTrackingRefBased/>
  <w15:docId w15:val="{6F658F45-E79D-4D8F-BACD-71756C79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2021-12-06T11:50:00Z</dcterms:created>
  <dcterms:modified xsi:type="dcterms:W3CDTF">2021-12-06T11:51:00Z</dcterms:modified>
</cp:coreProperties>
</file>